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F40" w:rsidRDefault="00462F40" w:rsidP="001D469E">
      <w:pPr>
        <w:tabs>
          <w:tab w:val="left" w:pos="7155"/>
        </w:tabs>
        <w:rPr>
          <w:sz w:val="32"/>
          <w:szCs w:val="32"/>
        </w:rPr>
      </w:pPr>
      <w:r>
        <w:rPr>
          <w:sz w:val="32"/>
          <w:szCs w:val="32"/>
        </w:rPr>
        <w:tab/>
        <w:t xml:space="preserve"> </w:t>
      </w:r>
    </w:p>
    <w:p w:rsidR="00462F40" w:rsidRPr="00831EBC" w:rsidRDefault="00462F40" w:rsidP="00C96928">
      <w:pPr>
        <w:jc w:val="center"/>
        <w:rPr>
          <w:sz w:val="28"/>
          <w:szCs w:val="28"/>
        </w:rPr>
      </w:pPr>
      <w:r w:rsidRPr="0007607C">
        <w:rPr>
          <w:sz w:val="32"/>
          <w:szCs w:val="32"/>
        </w:rPr>
        <w:t>СОВЕТ ДЕПУТАТОВ</w:t>
      </w:r>
    </w:p>
    <w:p w:rsidR="00462F40" w:rsidRPr="0007607C" w:rsidRDefault="00462F40" w:rsidP="00C96928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ГОРОДСКОГО ПОСЕЛЕНИЯ БЕРЁЗОВО</w:t>
      </w:r>
    </w:p>
    <w:p w:rsidR="00462F40" w:rsidRPr="0007607C" w:rsidRDefault="00462F40" w:rsidP="00C96928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Берёзовского района</w:t>
      </w:r>
    </w:p>
    <w:p w:rsidR="00462F40" w:rsidRPr="0007607C" w:rsidRDefault="00462F40" w:rsidP="00C96928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Ханты-Мансийского автономного округа-Югры</w:t>
      </w:r>
    </w:p>
    <w:p w:rsidR="00462F40" w:rsidRPr="0007607C" w:rsidRDefault="00462F40" w:rsidP="00C96928">
      <w:pPr>
        <w:jc w:val="center"/>
        <w:rPr>
          <w:sz w:val="32"/>
          <w:szCs w:val="32"/>
        </w:rPr>
      </w:pPr>
    </w:p>
    <w:p w:rsidR="00462F40" w:rsidRPr="0007607C" w:rsidRDefault="00462F40" w:rsidP="00C96928">
      <w:pPr>
        <w:jc w:val="center"/>
        <w:rPr>
          <w:sz w:val="32"/>
          <w:szCs w:val="32"/>
        </w:rPr>
      </w:pPr>
    </w:p>
    <w:p w:rsidR="00462F40" w:rsidRPr="0007607C" w:rsidRDefault="00462F40" w:rsidP="00C96928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РЕШЕНИЕ</w:t>
      </w:r>
    </w:p>
    <w:p w:rsidR="00462F40" w:rsidRPr="0007607C" w:rsidRDefault="00462F40" w:rsidP="00C96928">
      <w:pPr>
        <w:jc w:val="center"/>
        <w:rPr>
          <w:sz w:val="32"/>
          <w:szCs w:val="32"/>
        </w:rPr>
      </w:pPr>
    </w:p>
    <w:p w:rsidR="00462F40" w:rsidRDefault="00462F40" w:rsidP="00C96928">
      <w:pPr>
        <w:rPr>
          <w:sz w:val="28"/>
          <w:szCs w:val="28"/>
        </w:rPr>
      </w:pPr>
      <w:r>
        <w:rPr>
          <w:sz w:val="28"/>
          <w:szCs w:val="28"/>
        </w:rPr>
        <w:t xml:space="preserve">от  02.05.2016г.                                                                                               </w:t>
      </w:r>
      <w:r w:rsidRPr="00410733">
        <w:rPr>
          <w:sz w:val="28"/>
          <w:szCs w:val="28"/>
        </w:rPr>
        <w:t>№</w:t>
      </w:r>
      <w:r>
        <w:rPr>
          <w:sz w:val="28"/>
          <w:szCs w:val="28"/>
        </w:rPr>
        <w:t xml:space="preserve"> 154</w:t>
      </w:r>
    </w:p>
    <w:p w:rsidR="00462F40" w:rsidRDefault="00462F40" w:rsidP="002F1FC0">
      <w:pPr>
        <w:rPr>
          <w:sz w:val="28"/>
          <w:szCs w:val="28"/>
        </w:rPr>
      </w:pPr>
      <w:r w:rsidRPr="00410733">
        <w:rPr>
          <w:sz w:val="28"/>
          <w:szCs w:val="28"/>
        </w:rPr>
        <w:t>пгт.</w:t>
      </w:r>
      <w:r>
        <w:rPr>
          <w:sz w:val="28"/>
          <w:szCs w:val="28"/>
        </w:rPr>
        <w:t xml:space="preserve"> </w:t>
      </w:r>
      <w:r w:rsidRPr="00410733">
        <w:rPr>
          <w:sz w:val="28"/>
          <w:szCs w:val="28"/>
        </w:rPr>
        <w:t xml:space="preserve">Берёзово                                                                           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</w:p>
    <w:p w:rsidR="00462F40" w:rsidRDefault="00462F40" w:rsidP="00C96928">
      <w:pPr>
        <w:rPr>
          <w:sz w:val="28"/>
          <w:szCs w:val="28"/>
        </w:rPr>
      </w:pPr>
    </w:p>
    <w:p w:rsidR="00462F40" w:rsidRDefault="00462F40" w:rsidP="007D300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согласовании предложений </w:t>
      </w:r>
    </w:p>
    <w:p w:rsidR="00462F40" w:rsidRDefault="00462F40" w:rsidP="007D300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разграничению имущества </w:t>
      </w:r>
    </w:p>
    <w:p w:rsidR="00462F40" w:rsidRDefault="00462F40" w:rsidP="007D300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передаваемого  от муниципального </w:t>
      </w:r>
    </w:p>
    <w:p w:rsidR="00462F40" w:rsidRDefault="00462F40" w:rsidP="007D300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городское поселение Березово </w:t>
      </w:r>
    </w:p>
    <w:p w:rsidR="00462F40" w:rsidRDefault="00462F40" w:rsidP="007D300E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муниципальное образование Березовский район</w:t>
      </w:r>
    </w:p>
    <w:p w:rsidR="00462F40" w:rsidRDefault="00462F40" w:rsidP="007D300E">
      <w:pPr>
        <w:rPr>
          <w:b/>
          <w:sz w:val="28"/>
          <w:szCs w:val="28"/>
        </w:rPr>
      </w:pPr>
      <w:r>
        <w:rPr>
          <w:b/>
          <w:sz w:val="28"/>
          <w:szCs w:val="28"/>
        </w:rPr>
        <w:t>и в собственность сельским поселениям</w:t>
      </w:r>
    </w:p>
    <w:p w:rsidR="00462F40" w:rsidRDefault="00462F40" w:rsidP="00C96928">
      <w:pPr>
        <w:rPr>
          <w:sz w:val="28"/>
          <w:szCs w:val="28"/>
        </w:rPr>
      </w:pPr>
    </w:p>
    <w:p w:rsidR="00462F40" w:rsidRPr="00CE0929" w:rsidRDefault="00462F40" w:rsidP="00C96928">
      <w:pPr>
        <w:rPr>
          <w:sz w:val="28"/>
          <w:szCs w:val="28"/>
        </w:rPr>
      </w:pPr>
    </w:p>
    <w:p w:rsidR="00462F40" w:rsidRPr="00CE0929" w:rsidRDefault="00462F40" w:rsidP="00C96928">
      <w:pPr>
        <w:spacing w:line="360" w:lineRule="auto"/>
        <w:jc w:val="both"/>
        <w:rPr>
          <w:sz w:val="28"/>
          <w:szCs w:val="28"/>
        </w:rPr>
      </w:pPr>
      <w:r w:rsidRPr="00CE0929">
        <w:rPr>
          <w:sz w:val="28"/>
          <w:szCs w:val="28"/>
        </w:rPr>
        <w:tab/>
        <w:t xml:space="preserve">В </w:t>
      </w:r>
      <w:r>
        <w:rPr>
          <w:sz w:val="28"/>
          <w:szCs w:val="28"/>
        </w:rPr>
        <w:t>соответствии с Федеральным законом от 06.10.2003 №131-ФЗ «Об общих принципах организации местного самоуправления в Российской Федерации», уставом городского поселения Березово:</w:t>
      </w:r>
    </w:p>
    <w:p w:rsidR="00462F40" w:rsidRDefault="00462F40" w:rsidP="002F1FC0">
      <w:pPr>
        <w:jc w:val="center"/>
        <w:rPr>
          <w:sz w:val="28"/>
          <w:szCs w:val="28"/>
        </w:rPr>
      </w:pPr>
    </w:p>
    <w:p w:rsidR="00462F40" w:rsidRDefault="00462F40" w:rsidP="002F1FC0">
      <w:pPr>
        <w:jc w:val="center"/>
        <w:rPr>
          <w:sz w:val="28"/>
          <w:szCs w:val="28"/>
        </w:rPr>
      </w:pPr>
    </w:p>
    <w:p w:rsidR="00462F40" w:rsidRDefault="00462F40" w:rsidP="002F1FC0">
      <w:pPr>
        <w:jc w:val="center"/>
        <w:rPr>
          <w:sz w:val="28"/>
          <w:szCs w:val="28"/>
        </w:rPr>
      </w:pPr>
      <w:r w:rsidRPr="00CE0929">
        <w:rPr>
          <w:sz w:val="28"/>
          <w:szCs w:val="28"/>
        </w:rPr>
        <w:t xml:space="preserve">Совет поселения </w:t>
      </w:r>
      <w:r w:rsidRPr="00CE0929">
        <w:rPr>
          <w:b/>
          <w:sz w:val="28"/>
          <w:szCs w:val="28"/>
        </w:rPr>
        <w:t>РЕШИЛ</w:t>
      </w:r>
      <w:r w:rsidRPr="00CE0929">
        <w:rPr>
          <w:sz w:val="28"/>
          <w:szCs w:val="28"/>
        </w:rPr>
        <w:t>:</w:t>
      </w:r>
    </w:p>
    <w:p w:rsidR="00462F40" w:rsidRDefault="00462F40" w:rsidP="002F1FC0">
      <w:pPr>
        <w:jc w:val="center"/>
        <w:rPr>
          <w:sz w:val="28"/>
          <w:szCs w:val="28"/>
        </w:rPr>
      </w:pPr>
    </w:p>
    <w:p w:rsidR="00462F40" w:rsidRPr="00CE0929" w:rsidRDefault="00462F40" w:rsidP="002F1FC0">
      <w:pPr>
        <w:jc w:val="center"/>
        <w:rPr>
          <w:sz w:val="28"/>
          <w:szCs w:val="28"/>
        </w:rPr>
      </w:pPr>
    </w:p>
    <w:p w:rsidR="00462F40" w:rsidRDefault="00462F40" w:rsidP="000C57A5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</w:t>
      </w:r>
      <w:r w:rsidRPr="002F1FC0">
        <w:rPr>
          <w:sz w:val="28"/>
          <w:szCs w:val="28"/>
        </w:rPr>
        <w:t>Согласовать переда</w:t>
      </w:r>
      <w:r>
        <w:rPr>
          <w:sz w:val="28"/>
          <w:szCs w:val="28"/>
        </w:rPr>
        <w:t xml:space="preserve">чу из муниципальной собственности городского    </w:t>
      </w:r>
    </w:p>
    <w:p w:rsidR="00462F40" w:rsidRDefault="00462F40" w:rsidP="000C57A5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поселения Березово, </w:t>
      </w:r>
      <w:r w:rsidRPr="002F1FC0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   </w:t>
      </w:r>
      <w:r w:rsidRPr="002F1FC0">
        <w:rPr>
          <w:sz w:val="28"/>
          <w:szCs w:val="28"/>
        </w:rPr>
        <w:t xml:space="preserve">собственность муниципального </w:t>
      </w:r>
      <w:r>
        <w:rPr>
          <w:sz w:val="28"/>
          <w:szCs w:val="28"/>
        </w:rPr>
        <w:t xml:space="preserve">образования   </w:t>
      </w:r>
    </w:p>
    <w:p w:rsidR="00462F40" w:rsidRDefault="00462F40" w:rsidP="000C57A5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Березовского района и в собственность сельским поселениям, согласно    </w:t>
      </w:r>
    </w:p>
    <w:p w:rsidR="00462F40" w:rsidRDefault="00462F40" w:rsidP="000C57A5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приложения 1, 2 и 3.</w:t>
      </w:r>
    </w:p>
    <w:p w:rsidR="00462F40" w:rsidRDefault="00462F40" w:rsidP="000C57A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Р</w:t>
      </w:r>
      <w:r w:rsidRPr="00CE0929">
        <w:rPr>
          <w:sz w:val="28"/>
          <w:szCs w:val="28"/>
        </w:rPr>
        <w:t xml:space="preserve">азместить на официальном сайте администрации городского поселения </w:t>
      </w:r>
      <w:r>
        <w:rPr>
          <w:sz w:val="28"/>
          <w:szCs w:val="28"/>
        </w:rPr>
        <w:t xml:space="preserve">  </w:t>
      </w:r>
    </w:p>
    <w:p w:rsidR="00462F40" w:rsidRPr="00CE0929" w:rsidRDefault="00462F40" w:rsidP="000C57A5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CE0929">
        <w:rPr>
          <w:sz w:val="28"/>
          <w:szCs w:val="28"/>
        </w:rPr>
        <w:t>Берёзово.</w:t>
      </w:r>
    </w:p>
    <w:p w:rsidR="00462F40" w:rsidRDefault="00462F40" w:rsidP="000C57A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</w:t>
      </w:r>
      <w:r w:rsidRPr="00CE0929">
        <w:rPr>
          <w:sz w:val="28"/>
          <w:szCs w:val="28"/>
        </w:rPr>
        <w:t>Настоящ</w:t>
      </w:r>
      <w:r>
        <w:rPr>
          <w:sz w:val="28"/>
          <w:szCs w:val="28"/>
        </w:rPr>
        <w:t>ее решение вступает в силу после подписания</w:t>
      </w:r>
      <w:r w:rsidRPr="00CE0929">
        <w:rPr>
          <w:sz w:val="28"/>
          <w:szCs w:val="28"/>
        </w:rPr>
        <w:t>.</w:t>
      </w:r>
    </w:p>
    <w:p w:rsidR="00462F40" w:rsidRDefault="00462F40" w:rsidP="000C57A5">
      <w:pPr>
        <w:spacing w:line="360" w:lineRule="auto"/>
        <w:jc w:val="both"/>
        <w:rPr>
          <w:sz w:val="28"/>
          <w:szCs w:val="28"/>
        </w:rPr>
      </w:pPr>
    </w:p>
    <w:p w:rsidR="00462F40" w:rsidRPr="00CE0929" w:rsidRDefault="00462F40" w:rsidP="002F1FC0">
      <w:pPr>
        <w:spacing w:line="360" w:lineRule="auto"/>
        <w:jc w:val="both"/>
        <w:rPr>
          <w:sz w:val="28"/>
          <w:szCs w:val="28"/>
        </w:rPr>
      </w:pPr>
    </w:p>
    <w:p w:rsidR="00462F40" w:rsidRPr="00AE2818" w:rsidRDefault="00462F40" w:rsidP="00C96928">
      <w:pPr>
        <w:rPr>
          <w:sz w:val="28"/>
          <w:szCs w:val="28"/>
        </w:rPr>
      </w:pPr>
      <w:r w:rsidRPr="00AE2818">
        <w:rPr>
          <w:sz w:val="28"/>
          <w:szCs w:val="28"/>
        </w:rPr>
        <w:t>Г</w:t>
      </w:r>
      <w:r>
        <w:rPr>
          <w:sz w:val="28"/>
          <w:szCs w:val="28"/>
        </w:rPr>
        <w:t>лава</w:t>
      </w:r>
      <w:r w:rsidRPr="00AE2818">
        <w:rPr>
          <w:sz w:val="28"/>
          <w:szCs w:val="28"/>
        </w:rPr>
        <w:t xml:space="preserve"> городского</w:t>
      </w:r>
    </w:p>
    <w:p w:rsidR="00462F40" w:rsidRPr="00CE0929" w:rsidRDefault="00462F40" w:rsidP="00AE2818">
      <w:pPr>
        <w:ind w:right="-1"/>
        <w:rPr>
          <w:sz w:val="28"/>
          <w:szCs w:val="28"/>
        </w:rPr>
      </w:pPr>
      <w:r w:rsidRPr="00AE2818">
        <w:rPr>
          <w:sz w:val="28"/>
          <w:szCs w:val="28"/>
        </w:rPr>
        <w:t xml:space="preserve">поселения Березово                                            </w:t>
      </w:r>
      <w:r>
        <w:rPr>
          <w:sz w:val="28"/>
          <w:szCs w:val="28"/>
        </w:rPr>
        <w:t xml:space="preserve">                           </w:t>
      </w:r>
      <w:r w:rsidRPr="00AE2818">
        <w:rPr>
          <w:sz w:val="28"/>
          <w:szCs w:val="28"/>
        </w:rPr>
        <w:t xml:space="preserve">  Ю.Ф. Чуприянов</w:t>
      </w:r>
    </w:p>
    <w:sectPr w:rsidR="00462F40" w:rsidRPr="00CE0929" w:rsidSect="00AE2818">
      <w:pgSz w:w="11906" w:h="16838"/>
      <w:pgMar w:top="1134" w:right="1133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E206F"/>
    <w:multiLevelType w:val="hybridMultilevel"/>
    <w:tmpl w:val="2A68621C"/>
    <w:lvl w:ilvl="0" w:tplc="F32ED6DA">
      <w:start w:val="1"/>
      <w:numFmt w:val="decimal"/>
      <w:lvlText w:val="%1."/>
      <w:lvlJc w:val="left"/>
      <w:pPr>
        <w:ind w:left="1773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77000E8D"/>
    <w:multiLevelType w:val="hybridMultilevel"/>
    <w:tmpl w:val="7932FB0A"/>
    <w:lvl w:ilvl="0" w:tplc="60EA70F8">
      <w:start w:val="1"/>
      <w:numFmt w:val="decimal"/>
      <w:lvlText w:val="%1."/>
      <w:lvlJc w:val="left"/>
      <w:pPr>
        <w:ind w:left="1125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6928"/>
    <w:rsid w:val="00025717"/>
    <w:rsid w:val="0007607C"/>
    <w:rsid w:val="000C57A5"/>
    <w:rsid w:val="00107DFF"/>
    <w:rsid w:val="001149A9"/>
    <w:rsid w:val="00150979"/>
    <w:rsid w:val="001A04DD"/>
    <w:rsid w:val="001A106F"/>
    <w:rsid w:val="001D469E"/>
    <w:rsid w:val="00231CFC"/>
    <w:rsid w:val="0026410C"/>
    <w:rsid w:val="00293002"/>
    <w:rsid w:val="002B03E2"/>
    <w:rsid w:val="002B16EB"/>
    <w:rsid w:val="002D572D"/>
    <w:rsid w:val="002F1FC0"/>
    <w:rsid w:val="003D68FF"/>
    <w:rsid w:val="00410733"/>
    <w:rsid w:val="00450CF9"/>
    <w:rsid w:val="00462F40"/>
    <w:rsid w:val="00533058"/>
    <w:rsid w:val="005A7F3D"/>
    <w:rsid w:val="007D300E"/>
    <w:rsid w:val="00831EBC"/>
    <w:rsid w:val="00843B47"/>
    <w:rsid w:val="00904028"/>
    <w:rsid w:val="00972F17"/>
    <w:rsid w:val="00A66012"/>
    <w:rsid w:val="00A85C33"/>
    <w:rsid w:val="00AD57E1"/>
    <w:rsid w:val="00AE2818"/>
    <w:rsid w:val="00C96928"/>
    <w:rsid w:val="00CB6539"/>
    <w:rsid w:val="00CE0929"/>
    <w:rsid w:val="00D224CE"/>
    <w:rsid w:val="00D369A0"/>
    <w:rsid w:val="00D715A9"/>
    <w:rsid w:val="00D7361F"/>
    <w:rsid w:val="00F60D0E"/>
    <w:rsid w:val="00F843C5"/>
    <w:rsid w:val="00FF7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92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C96928"/>
    <w:pPr>
      <w:ind w:firstLine="708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96928"/>
    <w:rPr>
      <w:rFonts w:ascii="Times New Roman" w:hAnsi="Times New Roman" w:cs="Times New Roman"/>
      <w:sz w:val="28"/>
      <w:szCs w:val="28"/>
      <w:lang w:eastAsia="ru-RU"/>
    </w:rPr>
  </w:style>
  <w:style w:type="paragraph" w:styleId="ListParagraph">
    <w:name w:val="List Paragraph"/>
    <w:basedOn w:val="Normal"/>
    <w:uiPriority w:val="99"/>
    <w:qFormat/>
    <w:rsid w:val="002F1F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63</TotalTime>
  <Pages>1</Pages>
  <Words>196</Words>
  <Characters>1118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16</cp:revision>
  <cp:lastPrinted>2016-05-06T10:27:00Z</cp:lastPrinted>
  <dcterms:created xsi:type="dcterms:W3CDTF">2015-11-27T05:55:00Z</dcterms:created>
  <dcterms:modified xsi:type="dcterms:W3CDTF">2016-05-06T10:28:00Z</dcterms:modified>
</cp:coreProperties>
</file>